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89E7" w14:textId="77777777" w:rsidR="002B74B7" w:rsidRDefault="002B74B7" w:rsidP="002B74B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William KYRIELL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fl.1404)</w:t>
      </w:r>
    </w:p>
    <w:p w14:paraId="25AE2A07" w14:textId="77777777" w:rsidR="002B74B7" w:rsidRDefault="002B74B7" w:rsidP="002B74B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258F277C" w14:textId="77777777" w:rsidR="002B74B7" w:rsidRDefault="002B74B7" w:rsidP="002B74B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FEA8AD2" w14:textId="77777777" w:rsidR="002B74B7" w:rsidRDefault="002B74B7" w:rsidP="002B74B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3DCA521" w14:textId="77777777" w:rsidR="002B74B7" w:rsidRDefault="002B74B7" w:rsidP="002B74B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28 Jun.1404</w:t>
      </w:r>
      <w:r>
        <w:rPr>
          <w:rFonts w:cs="Times New Roman"/>
          <w:color w:val="282B30"/>
          <w:szCs w:val="24"/>
          <w:shd w:val="clear" w:color="auto" w:fill="FFFFFF"/>
        </w:rPr>
        <w:tab/>
        <w:t>He was appointed to serve at sea under the command of Thomas Berkeley,</w:t>
      </w:r>
    </w:p>
    <w:p w14:paraId="22B7D328" w14:textId="77777777" w:rsidR="002B74B7" w:rsidRDefault="002B74B7" w:rsidP="002B74B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Lord Berkeley(q.v.).</w:t>
      </w:r>
    </w:p>
    <w:p w14:paraId="012C7C27" w14:textId="77777777" w:rsidR="002B74B7" w:rsidRDefault="002B74B7" w:rsidP="002B74B7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E101/43/32, m1,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22A396BF" w14:textId="77777777" w:rsidR="002B74B7" w:rsidRDefault="002B74B7" w:rsidP="002B74B7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2022)</w:t>
      </w:r>
    </w:p>
    <w:p w14:paraId="78DAE82A" w14:textId="77777777" w:rsidR="002B74B7" w:rsidRDefault="002B74B7" w:rsidP="002B74B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109833E" w14:textId="77777777" w:rsidR="002B74B7" w:rsidRDefault="002B74B7" w:rsidP="002B74B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4FC93A6" w14:textId="77777777" w:rsidR="002B74B7" w:rsidRDefault="002B74B7" w:rsidP="002B74B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12 February 2023</w:t>
      </w:r>
    </w:p>
    <w:p w14:paraId="6DA6073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60876" w14:textId="77777777" w:rsidR="002B74B7" w:rsidRDefault="002B74B7" w:rsidP="009139A6">
      <w:r>
        <w:separator/>
      </w:r>
    </w:p>
  </w:endnote>
  <w:endnote w:type="continuationSeparator" w:id="0">
    <w:p w14:paraId="184074F1" w14:textId="77777777" w:rsidR="002B74B7" w:rsidRDefault="002B74B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CB04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CA6E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7A07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02EB7" w14:textId="77777777" w:rsidR="002B74B7" w:rsidRDefault="002B74B7" w:rsidP="009139A6">
      <w:r>
        <w:separator/>
      </w:r>
    </w:p>
  </w:footnote>
  <w:footnote w:type="continuationSeparator" w:id="0">
    <w:p w14:paraId="65EA6F5D" w14:textId="77777777" w:rsidR="002B74B7" w:rsidRDefault="002B74B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29CE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C206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87CB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4B7"/>
    <w:rsid w:val="000666E0"/>
    <w:rsid w:val="002510B7"/>
    <w:rsid w:val="002B74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26BFE4"/>
  <w15:chartTrackingRefBased/>
  <w15:docId w15:val="{E6AF07CD-F204-4587-9319-44240AC5B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2023-03-03T21:44:00Z</dcterms:created>
  <dcterms:modified xsi:type="dcterms:W3CDTF">2023-03-03T21:49:00Z</dcterms:modified>
</cp:coreProperties>
</file>